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华文仿宋" w:hAnsi="华文仿宋" w:eastAsia="宋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参会代表回执表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exact"/>
        <w:jc w:val="center"/>
        <w:textAlignment w:val="auto"/>
        <w:rPr>
          <w:rFonts w:hint="eastAsia" w:ascii="宋体"/>
          <w:b/>
          <w:spacing w:val="0"/>
          <w:sz w:val="24"/>
        </w:rPr>
      </w:pPr>
    </w:p>
    <w:tbl>
      <w:tblPr>
        <w:tblStyle w:val="4"/>
        <w:tblW w:w="9585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895"/>
        <w:gridCol w:w="1800"/>
        <w:gridCol w:w="2556"/>
        <w:gridCol w:w="936"/>
        <w:gridCol w:w="1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单位名称</w:t>
            </w: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单位地址</w:t>
            </w:r>
          </w:p>
        </w:tc>
        <w:tc>
          <w:tcPr>
            <w:tcW w:w="5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 xml:space="preserve">         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邮编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代表姓名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性别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职  务</w:t>
            </w: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eastAsia="宋体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pacing w:val="0"/>
                <w:sz w:val="28"/>
                <w:szCs w:val="28"/>
                <w:lang w:val="en-US" w:eastAsia="zh-CN"/>
              </w:rPr>
              <w:t>移动电话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/>
                <w:spacing w:val="0"/>
                <w:sz w:val="28"/>
                <w:szCs w:val="28"/>
              </w:rPr>
              <w:t>双人</w:t>
            </w:r>
            <w:r>
              <w:rPr>
                <w:rFonts w:hint="eastAsia" w:ascii="宋体"/>
                <w:spacing w:val="0"/>
                <w:sz w:val="28"/>
                <w:szCs w:val="28"/>
                <w:lang w:eastAsia="zh-CN"/>
              </w:rPr>
              <w:t>合住</w:t>
            </w:r>
            <w:r>
              <w:rPr>
                <w:rFonts w:hint="eastAsia" w:ascii="宋体"/>
                <w:spacing w:val="0"/>
                <w:sz w:val="28"/>
                <w:szCs w:val="28"/>
              </w:rPr>
              <w:t>∕单人</w:t>
            </w:r>
            <w:r>
              <w:rPr>
                <w:rFonts w:hint="eastAsia" w:ascii="宋体"/>
                <w:spacing w:val="0"/>
                <w:sz w:val="28"/>
                <w:szCs w:val="28"/>
                <w:lang w:eastAsia="zh-CN"/>
              </w:rPr>
              <w:t>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/>
                <w:spacing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宋体"/>
                <w:spacing w:val="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eastAsia="宋体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pacing w:val="0"/>
                <w:sz w:val="28"/>
                <w:szCs w:val="28"/>
                <w:lang w:val="en-US" w:eastAsia="zh-CN"/>
              </w:rPr>
              <w:t>汇款信息</w:t>
            </w: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both"/>
              <w:textAlignment w:val="auto"/>
              <w:outlineLvl w:val="9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会议报到现场只能开具增值税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普通发票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，如需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现场领取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增值税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专用发票，请各单位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提前将会务费汇至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以下对公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账户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kern w:val="0"/>
                <w:sz w:val="27"/>
                <w:szCs w:val="24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8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宋体"/>
                <w:spacing w:val="0"/>
                <w:sz w:val="28"/>
                <w:szCs w:val="28"/>
              </w:rPr>
            </w:pP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8"/>
                <w:szCs w:val="28"/>
              </w:rPr>
              <w:t>收款单位：中协建科信息咨询（北京）有限公司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8"/>
                <w:szCs w:val="28"/>
              </w:rPr>
              <w:t xml:space="preserve">帐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pacing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8"/>
                <w:szCs w:val="28"/>
              </w:rPr>
              <w:t>号：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17"/>
                <w:sz w:val="28"/>
                <w:szCs w:val="28"/>
              </w:rPr>
              <w:t>91320154740000717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ind w:right="0" w:rightChars="0"/>
              <w:jc w:val="both"/>
              <w:textAlignment w:val="auto"/>
              <w:outlineLvl w:val="9"/>
              <w:rPr>
                <w:rFonts w:ascii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8"/>
                <w:szCs w:val="28"/>
              </w:rPr>
              <w:t>开 户 行：浦发银行北京富丰路支行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24"/>
                <w:szCs w:val="24"/>
              </w:rPr>
              <w:t>（行号：310100000315）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8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exact"/>
              <w:jc w:val="center"/>
              <w:textAlignment w:val="auto"/>
              <w:rPr>
                <w:rFonts w:hint="eastAsia" w:ascii="宋体" w:eastAsia="宋体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宋体"/>
                <w:spacing w:val="0"/>
                <w:sz w:val="28"/>
                <w:szCs w:val="28"/>
                <w:lang w:eastAsia="zh-CN"/>
              </w:rPr>
              <w:t>汇款日期</w:t>
            </w: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sz w:val="27"/>
                <w:szCs w:val="28"/>
                <w:lang w:eastAsia="zh-CN"/>
              </w:rPr>
              <w:t>请于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0"/>
                <w:sz w:val="27"/>
                <w:szCs w:val="28"/>
                <w:lang w:val="en-US" w:eastAsia="zh-CN"/>
              </w:rPr>
              <w:t>2019年4月10日前办理汇款，会前一周统一开具发票，会议报到时领取。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8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textAlignment w:val="auto"/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textAlignment w:val="auto"/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  <w:t xml:space="preserve">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8"/>
                <w:szCs w:val="28"/>
                <w:lang w:eastAsia="zh-CN"/>
              </w:rPr>
              <w:t>发票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8"/>
                <w:szCs w:val="28"/>
                <w:lang w:eastAsia="zh-CN"/>
              </w:rPr>
              <w:t>开具信息</w:t>
            </w:r>
          </w:p>
          <w:p>
            <w:pPr>
              <w:spacing w:line="480" w:lineRule="exact"/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</w:pP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hint="eastAsia" w:ascii="宋体" w:hAnsi="宋体" w:eastAsia="宋体" w:cs="宋体"/>
                <w:spacing w:val="0"/>
                <w:sz w:val="27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票种选择：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eastAsia="zh-CN"/>
              </w:rPr>
              <w:t>增值税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sz w:val="27"/>
                <w:szCs w:val="28"/>
                <w:lang w:eastAsia="zh-CN"/>
              </w:rPr>
              <w:t>专用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eastAsia="zh-CN"/>
              </w:rPr>
              <w:t>发票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eastAsia="zh-CN"/>
              </w:rPr>
              <w:t>增值税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sz w:val="27"/>
                <w:szCs w:val="28"/>
                <w:lang w:eastAsia="zh-CN"/>
              </w:rPr>
              <w:t>普通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sz w:val="27"/>
                <w:szCs w:val="28"/>
                <w:lang w:eastAsia="zh-CN"/>
              </w:rPr>
              <w:t>发票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ind w:firstLine="280" w:firstLineChars="100"/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</w:pP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名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纳税人识别号：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址、电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7"/>
                <w:szCs w:val="28"/>
                <w:lang w:eastAsia="zh-CN"/>
              </w:rPr>
              <w:t>开户行及账号：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81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ind w:firstLine="280" w:firstLineChars="100"/>
              <w:rPr>
                <w:rFonts w:hint="eastAsia" w:ascii="宋体" w:hAnsi="宋体" w:eastAsia="宋体" w:cs="宋体"/>
                <w:spacing w:val="0"/>
                <w:sz w:val="28"/>
                <w:szCs w:val="28"/>
              </w:rPr>
            </w:pPr>
          </w:p>
        </w:tc>
        <w:tc>
          <w:tcPr>
            <w:tcW w:w="77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0"/>
                <w:sz w:val="27"/>
                <w:szCs w:val="24"/>
                <w:lang w:eastAsia="zh-CN"/>
              </w:rPr>
              <w:t>备注：发票信息请各单位认真填写，以免发票开具错误。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jc w:val="left"/>
        <w:textAlignment w:val="auto"/>
        <w:rPr>
          <w:rFonts w:hint="eastAsia"/>
          <w:spacing w:val="0"/>
          <w:kern w:val="0"/>
        </w:rPr>
      </w:pPr>
      <w:r>
        <w:rPr>
          <w:spacing w:val="0"/>
          <w:kern w:val="0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281" w:firstLine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kern w:val="0"/>
          <w:sz w:val="28"/>
          <w:szCs w:val="28"/>
        </w:rPr>
        <w:t>请将本表于</w:t>
      </w:r>
      <w:r>
        <w:rPr>
          <w:rFonts w:hint="eastAsia" w:ascii="宋体" w:hAnsi="宋体" w:cs="宋体"/>
          <w:b/>
          <w:bCs/>
          <w:color w:val="000000"/>
          <w:spacing w:val="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000000"/>
          <w:spacing w:val="0"/>
          <w:kern w:val="0"/>
          <w:sz w:val="28"/>
          <w:szCs w:val="28"/>
        </w:rPr>
        <w:t>月1</w:t>
      </w:r>
      <w:r>
        <w:rPr>
          <w:rFonts w:hint="eastAsia" w:ascii="宋体" w:hAnsi="宋体" w:cs="宋体"/>
          <w:b/>
          <w:bCs/>
          <w:color w:val="000000"/>
          <w:spacing w:val="0"/>
          <w:kern w:val="0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000000"/>
          <w:spacing w:val="0"/>
          <w:kern w:val="0"/>
          <w:sz w:val="28"/>
          <w:szCs w:val="28"/>
        </w:rPr>
        <w:t>日前传真或电子邮件至会务组。</w:t>
      </w:r>
    </w:p>
    <w:p>
      <w:pPr>
        <w:keepNext w:val="0"/>
        <w:keepLines w:val="0"/>
        <w:pageBreakBefore w:val="0"/>
        <w:widowControl w:val="0"/>
        <w:tabs>
          <w:tab w:val="left" w:pos="4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/>
          <w:spacing w:val="0"/>
          <w:sz w:val="28"/>
          <w:szCs w:val="28"/>
          <w:lang w:eastAsia="zh-CN"/>
        </w:rPr>
      </w:pPr>
      <w:r>
        <w:rPr>
          <w:rFonts w:hint="eastAsia" w:ascii="宋体"/>
          <w:spacing w:val="0"/>
          <w:sz w:val="28"/>
          <w:szCs w:val="28"/>
        </w:rPr>
        <w:t xml:space="preserve">联系人：王照康  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/>
          <w:spacing w:val="0"/>
          <w:sz w:val="28"/>
          <w:szCs w:val="28"/>
        </w:rPr>
        <w:t>手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/>
          <w:spacing w:val="0"/>
          <w:sz w:val="28"/>
          <w:szCs w:val="28"/>
        </w:rPr>
        <w:t>机：15510260118</w:t>
      </w:r>
      <w:r>
        <w:rPr>
          <w:rFonts w:hint="eastAsia" w:ascii="宋体"/>
          <w:spacing w:val="0"/>
          <w:sz w:val="28"/>
          <w:szCs w:val="28"/>
          <w:lang w:eastAsia="zh-CN"/>
        </w:rPr>
        <w:t>（微信同步）</w:t>
      </w:r>
    </w:p>
    <w:p>
      <w:pPr>
        <w:keepNext w:val="0"/>
        <w:keepLines w:val="0"/>
        <w:pageBreakBefore w:val="0"/>
        <w:widowControl w:val="0"/>
        <w:tabs>
          <w:tab w:val="left" w:pos="4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/>
          <w:spacing w:val="0"/>
          <w:sz w:val="28"/>
          <w:szCs w:val="28"/>
        </w:rPr>
      </w:pPr>
      <w:r>
        <w:rPr>
          <w:rFonts w:hint="eastAsia" w:ascii="宋体"/>
          <w:spacing w:val="0"/>
          <w:sz w:val="28"/>
          <w:szCs w:val="28"/>
        </w:rPr>
        <w:t>电话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>/传真</w:t>
      </w:r>
      <w:r>
        <w:rPr>
          <w:rFonts w:hint="eastAsia" w:ascii="宋体"/>
          <w:spacing w:val="0"/>
          <w:sz w:val="28"/>
          <w:szCs w:val="28"/>
        </w:rPr>
        <w:t>：010-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>61057286</w:t>
      </w:r>
      <w:r>
        <w:rPr>
          <w:rFonts w:hint="eastAsia" w:ascii="宋体"/>
          <w:spacing w:val="0"/>
          <w:sz w:val="28"/>
          <w:szCs w:val="28"/>
        </w:rPr>
        <w:t xml:space="preserve">  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/>
          <w:spacing w:val="0"/>
          <w:sz w:val="28"/>
          <w:szCs w:val="28"/>
          <w:lang w:eastAsia="zh-CN"/>
        </w:rPr>
        <w:t>邮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/>
          <w:spacing w:val="0"/>
          <w:sz w:val="28"/>
          <w:szCs w:val="28"/>
          <w:lang w:eastAsia="zh-CN"/>
        </w:rPr>
        <w:t>箱：</w:t>
      </w:r>
      <w:r>
        <w:rPr>
          <w:rFonts w:hint="eastAsia" w:ascii="宋体"/>
          <w:spacing w:val="0"/>
          <w:sz w:val="28"/>
          <w:szCs w:val="28"/>
          <w:lang w:val="en-US" w:eastAsia="zh-CN"/>
        </w:rPr>
        <w:t>zhaokangwang</w:t>
      </w:r>
      <w:r>
        <w:rPr>
          <w:rFonts w:hint="eastAsia" w:ascii="宋体"/>
          <w:spacing w:val="0"/>
          <w:sz w:val="28"/>
          <w:szCs w:val="28"/>
        </w:rPr>
        <w:t xml:space="preserve">@126.com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02" w:bottom="1440" w:left="1502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黑体 Std R">
    <w:altName w:val="黑体"/>
    <w:panose1 w:val="020B0400000000000000"/>
    <w:charset w:val="86"/>
    <w:family w:val="swiss"/>
    <w:pitch w:val="default"/>
    <w:sig w:usb0="00000000" w:usb1="00000000" w:usb2="00000016" w:usb3="00000000" w:csb0="00060007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C58B5"/>
    <w:rsid w:val="00B47B28"/>
    <w:rsid w:val="03001978"/>
    <w:rsid w:val="03B96D8D"/>
    <w:rsid w:val="06540B5B"/>
    <w:rsid w:val="07516B7E"/>
    <w:rsid w:val="09675DE6"/>
    <w:rsid w:val="0AA6065C"/>
    <w:rsid w:val="0FB645EF"/>
    <w:rsid w:val="13924BB6"/>
    <w:rsid w:val="14FF62DA"/>
    <w:rsid w:val="182A1F93"/>
    <w:rsid w:val="18B85299"/>
    <w:rsid w:val="1B1B3064"/>
    <w:rsid w:val="1DE457BC"/>
    <w:rsid w:val="22C21519"/>
    <w:rsid w:val="23FD7472"/>
    <w:rsid w:val="263922A6"/>
    <w:rsid w:val="27703485"/>
    <w:rsid w:val="27D34FF8"/>
    <w:rsid w:val="27EA20A5"/>
    <w:rsid w:val="2B7728B7"/>
    <w:rsid w:val="2BFF143D"/>
    <w:rsid w:val="2ED34103"/>
    <w:rsid w:val="30880561"/>
    <w:rsid w:val="33391F11"/>
    <w:rsid w:val="34B47ABB"/>
    <w:rsid w:val="36E84CDF"/>
    <w:rsid w:val="37B02AD9"/>
    <w:rsid w:val="38235682"/>
    <w:rsid w:val="38AA7A42"/>
    <w:rsid w:val="3A244D2B"/>
    <w:rsid w:val="3A676405"/>
    <w:rsid w:val="3D580C3D"/>
    <w:rsid w:val="3E626C4E"/>
    <w:rsid w:val="3F4B2ED0"/>
    <w:rsid w:val="40441F06"/>
    <w:rsid w:val="41BD5671"/>
    <w:rsid w:val="44364B6C"/>
    <w:rsid w:val="44F73740"/>
    <w:rsid w:val="45861584"/>
    <w:rsid w:val="468D2437"/>
    <w:rsid w:val="4A6E739F"/>
    <w:rsid w:val="4C534D86"/>
    <w:rsid w:val="4C8E6D08"/>
    <w:rsid w:val="4DC212CB"/>
    <w:rsid w:val="501F39F4"/>
    <w:rsid w:val="544B0BB9"/>
    <w:rsid w:val="57AB0A20"/>
    <w:rsid w:val="59563147"/>
    <w:rsid w:val="5B980B30"/>
    <w:rsid w:val="5BB52F3E"/>
    <w:rsid w:val="5BD34F23"/>
    <w:rsid w:val="61A6644A"/>
    <w:rsid w:val="62366997"/>
    <w:rsid w:val="63B87637"/>
    <w:rsid w:val="655D0B43"/>
    <w:rsid w:val="66B73FC5"/>
    <w:rsid w:val="6B1E4094"/>
    <w:rsid w:val="6B3F1E28"/>
    <w:rsid w:val="6D535020"/>
    <w:rsid w:val="6DE067A2"/>
    <w:rsid w:val="6E0B7089"/>
    <w:rsid w:val="704511FB"/>
    <w:rsid w:val="70F86E04"/>
    <w:rsid w:val="747A5F71"/>
    <w:rsid w:val="756018C2"/>
    <w:rsid w:val="789579A6"/>
    <w:rsid w:val="79CD5BD7"/>
    <w:rsid w:val="7A927AFD"/>
    <w:rsid w:val="7BBC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2527</Words>
  <Characters>2808</Characters>
  <Lines>0</Lines>
  <Paragraphs>0</Paragraphs>
  <TotalTime>25</TotalTime>
  <ScaleCrop>false</ScaleCrop>
  <LinksUpToDate>false</LinksUpToDate>
  <CharactersWithSpaces>3074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2018-07-25T23:16:00Z</dcterms:created>
  <dc:creator>康乾盛世</dc:creator>
  <cp:lastModifiedBy>Administrator</cp:lastModifiedBy>
  <dcterms:modified xsi:type="dcterms:W3CDTF">2019-03-11T01:17:08Z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